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D183C4" w14:textId="03474ED4" w:rsidR="00095B8D" w:rsidRDefault="00095B8D" w:rsidP="00095B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PYLE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5B8C148" w14:textId="77777777" w:rsidR="00095B8D" w:rsidRDefault="00095B8D" w:rsidP="00095B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0BDBC126" w14:textId="77777777" w:rsidR="00095B8D" w:rsidRDefault="00095B8D" w:rsidP="00095B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8D880E" w14:textId="77777777" w:rsidR="00095B8D" w:rsidRDefault="00095B8D" w:rsidP="00095B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A92BDF" w14:textId="0070C034" w:rsidR="00095B8D" w:rsidRDefault="00095B8D" w:rsidP="00095B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 May1400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tonsure.   </w:t>
      </w:r>
    </w:p>
    <w:p w14:paraId="4D04D8FC" w14:textId="4F936FD5" w:rsidR="00095B8D" w:rsidRDefault="00095B8D" w:rsidP="00095B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E05269E" w14:textId="77777777" w:rsidR="00095B8D" w:rsidRDefault="00095B8D" w:rsidP="00095B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A76AE5" w14:textId="77777777" w:rsidR="00095B8D" w:rsidRDefault="00095B8D" w:rsidP="00095B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BC9175" w14:textId="77777777" w:rsidR="00095B8D" w:rsidRPr="007B4693" w:rsidRDefault="00095B8D" w:rsidP="00095B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April 2021</w:t>
      </w:r>
    </w:p>
    <w:p w14:paraId="1553BFBD" w14:textId="10250D2C" w:rsidR="00BA00AB" w:rsidRPr="00095B8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95B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4C18DE" w14:textId="77777777" w:rsidR="00095B8D" w:rsidRDefault="00095B8D" w:rsidP="009139A6">
      <w:r>
        <w:separator/>
      </w:r>
    </w:p>
  </w:endnote>
  <w:endnote w:type="continuationSeparator" w:id="0">
    <w:p w14:paraId="53EE208D" w14:textId="77777777" w:rsidR="00095B8D" w:rsidRDefault="00095B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AD7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036A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A3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EF6B15" w14:textId="77777777" w:rsidR="00095B8D" w:rsidRDefault="00095B8D" w:rsidP="009139A6">
      <w:r>
        <w:separator/>
      </w:r>
    </w:p>
  </w:footnote>
  <w:footnote w:type="continuationSeparator" w:id="0">
    <w:p w14:paraId="2DB0B183" w14:textId="77777777" w:rsidR="00095B8D" w:rsidRDefault="00095B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3812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CB0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AD3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B8D"/>
    <w:rsid w:val="000666E0"/>
    <w:rsid w:val="00095B8D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2AE04"/>
  <w15:chartTrackingRefBased/>
  <w15:docId w15:val="{F1B69EA4-0047-4421-9016-D5B621DC7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2021-04-02T20:06:00Z</dcterms:created>
  <dcterms:modified xsi:type="dcterms:W3CDTF">2021-04-02T20:09:00Z</dcterms:modified>
</cp:coreProperties>
</file>